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vertAnchor="page" w:horzAnchor="page" w:tblpX="1040" w:tblpY="1303"/>
        <w:tblW w:w="1062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  <w:tblDescription w:val="Layout table for six 4 x 3-1/3 inch shipping labels"/>
      </w:tblPr>
      <w:tblGrid>
        <w:gridCol w:w="6030"/>
        <w:gridCol w:w="4590"/>
      </w:tblGrid>
      <w:tr w:rsidR="0059301D" w14:paraId="19D0A14A" w14:textId="77777777" w:rsidTr="004C7A7C">
        <w:trPr>
          <w:trHeight w:hRule="exact" w:val="1800"/>
        </w:trPr>
        <w:tc>
          <w:tcPr>
            <w:tcW w:w="6030" w:type="dxa"/>
          </w:tcPr>
          <w:sdt>
            <w:sdtPr>
              <w:alias w:val="Company"/>
              <w:tag w:val=""/>
              <w:id w:val="-619461729"/>
              <w:placeholder>
                <w:docPart w:val="7CE7F42E7E6B4125933C85730F1CE381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1FDBC8BF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1345900947"/>
              <w:placeholder>
                <w:docPart w:val="0DC57B41DCA34D96B53B554789B49FDA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4DB11BE8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1067763561"/>
              <w:placeholder>
                <w:docPart w:val="8CC720D6E66A4D6AA21937923BECF7B4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1E8868ED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alias w:val="Company"/>
              <w:tag w:val=""/>
              <w:id w:val="-668714002"/>
              <w:placeholder>
                <w:docPart w:val="D27BCE1736DB459E9CF9C7116986D38B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722E172C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1571920094"/>
              <w:placeholder>
                <w:docPart w:val="1BC2AE2D370E4133B03AD48C0801D745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6D3BF356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-700857922"/>
              <w:placeholder>
                <w:docPart w:val="D7DB3F67DCD44EB6852DB3533A901ED5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2FF309ED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</w:tr>
      <w:tr w:rsidR="0059301D" w14:paraId="34BD98DB" w14:textId="77777777" w:rsidTr="004C7A7C">
        <w:trPr>
          <w:trHeight w:hRule="exact" w:val="2405"/>
        </w:trPr>
        <w:tc>
          <w:tcPr>
            <w:tcW w:w="6030" w:type="dxa"/>
          </w:tcPr>
          <w:sdt>
            <w:sdtPr>
              <w:id w:val="-54706245"/>
              <w:placeholder>
                <w:docPart w:val="62CB930063BE4305BABD538675DC95F4"/>
              </w:placeholder>
              <w:temporary/>
              <w:showingPlcHdr/>
              <w15:appearance w15:val="hidden"/>
              <w:text/>
            </w:sdtPr>
            <w:sdtEndPr/>
            <w:sdtContent>
              <w:p w14:paraId="73C865B4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485009614"/>
              <w:placeholder>
                <w:docPart w:val="F221EC7747B44DDC871B7273D330DA61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69F291B7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2075770641"/>
              <w:placeholder>
                <w:docPart w:val="E30584F31F6B41068430CA38618833CC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9CD05E8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-1498885200"/>
              <w:placeholder>
                <w:docPart w:val="95564D4619454130B4723814E400846E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69684263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-1574198634"/>
              <w:placeholder>
                <w:docPart w:val="4F163FB0F68F47D29C608089E27A9564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5FC7B724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id w:val="-1600707397"/>
              <w:placeholder>
                <w:docPart w:val="EABB6B0A2A1B4E2DB5C85312A16A01E8"/>
              </w:placeholder>
              <w:temporary/>
              <w:showingPlcHdr/>
              <w15:appearance w15:val="hidden"/>
              <w:text/>
            </w:sdtPr>
            <w:sdtEndPr/>
            <w:sdtContent>
              <w:p w14:paraId="0BC9BE7E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1712837633"/>
              <w:placeholder>
                <w:docPart w:val="4DF15A800A6B48D7839628C07FE2B317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559D9627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-2080123719"/>
              <w:placeholder>
                <w:docPart w:val="29F30055B6264E59B19E8A998D2CFE39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99640B8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861780505"/>
              <w:placeholder>
                <w:docPart w:val="2BF44B922E5B4C9EA13FD26C0692A732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343D918F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-1537739719"/>
              <w:placeholder>
                <w:docPart w:val="CEB6FFCBF0934F8BBB21B54B81DD1A64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3905F610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</w:tr>
      <w:tr w:rsidR="0059301D" w14:paraId="729CBAE2" w14:textId="77777777" w:rsidTr="004C7A7C">
        <w:trPr>
          <w:trHeight w:hRule="exact" w:val="576"/>
        </w:trPr>
        <w:tc>
          <w:tcPr>
            <w:tcW w:w="6030" w:type="dxa"/>
          </w:tcPr>
          <w:p w14:paraId="689DE99D" w14:textId="77777777" w:rsidR="0059301D" w:rsidRDefault="0059301D" w:rsidP="004C7A7C"/>
        </w:tc>
        <w:tc>
          <w:tcPr>
            <w:tcW w:w="4590" w:type="dxa"/>
          </w:tcPr>
          <w:p w14:paraId="0D1826FF" w14:textId="77777777" w:rsidR="0059301D" w:rsidRDefault="0059301D" w:rsidP="004C7A7C"/>
        </w:tc>
      </w:tr>
      <w:tr w:rsidR="0059301D" w14:paraId="674D89F7" w14:textId="77777777" w:rsidTr="004C7A7C">
        <w:trPr>
          <w:trHeight w:hRule="exact" w:val="1800"/>
        </w:trPr>
        <w:tc>
          <w:tcPr>
            <w:tcW w:w="6030" w:type="dxa"/>
          </w:tcPr>
          <w:sdt>
            <w:sdtPr>
              <w:alias w:val="Company"/>
              <w:tag w:val=""/>
              <w:id w:val="2099520666"/>
              <w:placeholder>
                <w:docPart w:val="A835765CE8444A7781840B858544DCE3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01BA5D6D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1852915872"/>
              <w:placeholder>
                <w:docPart w:val="F2302E2152774891A7739F79856606BE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659ED2AC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-1744484035"/>
              <w:placeholder>
                <w:docPart w:val="798F3F92808C4330B541523DA509C46E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1904F38B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alias w:val="Company"/>
              <w:tag w:val=""/>
              <w:id w:val="-1246024272"/>
              <w:placeholder>
                <w:docPart w:val="66404FB8FE414D04AC5AFD9F26FEE83A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6DFFEAEB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-88701689"/>
              <w:placeholder>
                <w:docPart w:val="846D14D29706469CABD951D8E5CD0FA0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0DE427E5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-1344392005"/>
              <w:placeholder>
                <w:docPart w:val="8B3F017B01A14F388E1A227049A44B93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04DB2CAD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</w:tr>
      <w:tr w:rsidR="0059301D" w14:paraId="0546BE49" w14:textId="77777777" w:rsidTr="004C7A7C">
        <w:trPr>
          <w:trHeight w:hRule="exact" w:val="2405"/>
        </w:trPr>
        <w:tc>
          <w:tcPr>
            <w:tcW w:w="6030" w:type="dxa"/>
          </w:tcPr>
          <w:sdt>
            <w:sdtPr>
              <w:id w:val="2076785570"/>
              <w:placeholder>
                <w:docPart w:val="4A55DF1D0B39456DBB264C459BB0273E"/>
              </w:placeholder>
              <w:temporary/>
              <w:showingPlcHdr/>
              <w15:appearance w15:val="hidden"/>
              <w:text/>
            </w:sdtPr>
            <w:sdtEndPr/>
            <w:sdtContent>
              <w:p w14:paraId="24B2AD83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41494735"/>
              <w:placeholder>
                <w:docPart w:val="923B1BA72E494807B44DAA5692412962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75B739D4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-639194756"/>
              <w:placeholder>
                <w:docPart w:val="32EBFBC5216443E0AF257CC4D26169B2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1325F8C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1410035011"/>
              <w:placeholder>
                <w:docPart w:val="2893D34B389D46B48BA4170FF58A50B3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54883621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-27565881"/>
              <w:placeholder>
                <w:docPart w:val="23F3F0815C3544149CA52991A57DEE65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089179A4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id w:val="-1802217204"/>
              <w:placeholder>
                <w:docPart w:val="577B8BCD9C6A49B38B6DF61BC4A5FAFE"/>
              </w:placeholder>
              <w:temporary/>
              <w:showingPlcHdr/>
              <w15:appearance w15:val="hidden"/>
              <w:text/>
            </w:sdtPr>
            <w:sdtEndPr/>
            <w:sdtContent>
              <w:p w14:paraId="4FF44066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2040547338"/>
              <w:placeholder>
                <w:docPart w:val="B452159DB31649F993D8A28DBF739B5E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68576F41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-25095821"/>
              <w:placeholder>
                <w:docPart w:val="8856776675704D43ACD74B840921C75F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7D540785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-1500810865"/>
              <w:placeholder>
                <w:docPart w:val="ACE7F8DD7AAE4D1A8966C6C5C4E76438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BB183A3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-552456065"/>
              <w:placeholder>
                <w:docPart w:val="E603AD902A0A4A0B9750554F14FD9FA0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0413C3AF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</w:tr>
      <w:tr w:rsidR="0059301D" w14:paraId="6E7C183D" w14:textId="77777777" w:rsidTr="004C7A7C">
        <w:trPr>
          <w:trHeight w:hRule="exact" w:val="576"/>
        </w:trPr>
        <w:tc>
          <w:tcPr>
            <w:tcW w:w="6030" w:type="dxa"/>
          </w:tcPr>
          <w:p w14:paraId="05FEA25B" w14:textId="77777777" w:rsidR="0059301D" w:rsidRDefault="0059301D" w:rsidP="004C7A7C"/>
        </w:tc>
        <w:tc>
          <w:tcPr>
            <w:tcW w:w="4590" w:type="dxa"/>
          </w:tcPr>
          <w:p w14:paraId="14A73A81" w14:textId="77777777" w:rsidR="0059301D" w:rsidRDefault="0059301D" w:rsidP="004C7A7C"/>
        </w:tc>
      </w:tr>
      <w:tr w:rsidR="0059301D" w14:paraId="326D6BEA" w14:textId="77777777" w:rsidTr="004C7A7C">
        <w:trPr>
          <w:trHeight w:hRule="exact" w:val="1800"/>
        </w:trPr>
        <w:tc>
          <w:tcPr>
            <w:tcW w:w="6030" w:type="dxa"/>
          </w:tcPr>
          <w:sdt>
            <w:sdtPr>
              <w:alias w:val="Company"/>
              <w:tag w:val=""/>
              <w:id w:val="-487944692"/>
              <w:placeholder>
                <w:docPart w:val="BFAC96371FB84E1780B00D94C58A0A3C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29BAD0E6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-736634309"/>
              <w:placeholder>
                <w:docPart w:val="566BA053A62048DDB5F503C860406325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7EECE164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1933249445"/>
              <w:placeholder>
                <w:docPart w:val="88DA1D6BD74F4F35A4BE70A73B4B27E8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608FB15D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  <w:tc>
          <w:tcPr>
            <w:tcW w:w="4590" w:type="dxa"/>
          </w:tcPr>
          <w:sdt>
            <w:sdtPr>
              <w:alias w:val="Company"/>
              <w:tag w:val=""/>
              <w:id w:val="1248927158"/>
              <w:placeholder>
                <w:docPart w:val="621137E7694A4BAC81F148DA7DEC43DF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03941654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228189527"/>
              <w:placeholder>
                <w:docPart w:val="275C87E6A2494B24B118326783AA24C6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 w:multiLine="1"/>
            </w:sdtPr>
            <w:sdtEndPr/>
            <w:sdtContent>
              <w:p w14:paraId="63294A50" w14:textId="77777777" w:rsidR="0059301D" w:rsidRPr="00E76743" w:rsidRDefault="0059301D" w:rsidP="004C7A7C">
                <w:pPr>
                  <w:pStyle w:val="ReturnAddress"/>
                </w:pPr>
                <w:r w:rsidRPr="00E76743">
                  <w:t>[Company Address]</w:t>
                </w:r>
              </w:p>
            </w:sdtContent>
          </w:sdt>
          <w:sdt>
            <w:sdtPr>
              <w:alias w:val="Company City, State Zip"/>
              <w:tag w:val=""/>
              <w:id w:val="-1228766195"/>
              <w:placeholder>
                <w:docPart w:val="11D78EFA7AD1472CAE7099A1A0D81D0A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4214C8F0" w14:textId="77777777" w:rsidR="0059301D" w:rsidRDefault="0059301D" w:rsidP="004C7A7C">
                <w:pPr>
                  <w:pStyle w:val="ReturnAddress"/>
                </w:pPr>
                <w:r w:rsidRPr="00E76743">
                  <w:t>[City, ST  ZIP Code]</w:t>
                </w:r>
              </w:p>
            </w:sdtContent>
          </w:sdt>
        </w:tc>
      </w:tr>
      <w:tr w:rsidR="0059301D" w14:paraId="1461BE95" w14:textId="77777777" w:rsidTr="004C7A7C">
        <w:trPr>
          <w:trHeight w:hRule="exact" w:val="2405"/>
        </w:trPr>
        <w:tc>
          <w:tcPr>
            <w:tcW w:w="6030" w:type="dxa"/>
          </w:tcPr>
          <w:sdt>
            <w:sdtPr>
              <w:id w:val="-712807608"/>
              <w:placeholder>
                <w:docPart w:val="5FEE20FA1C5A4C8387AA9D6A2E3825FD"/>
              </w:placeholder>
              <w:temporary/>
              <w:showingPlcHdr/>
              <w15:appearance w15:val="hidden"/>
              <w:text/>
            </w:sdtPr>
            <w:sdtEndPr/>
            <w:sdtContent>
              <w:p w14:paraId="2AD1C9D9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240727290"/>
              <w:placeholder>
                <w:docPart w:val="9A7FA9500F3A4A73A8FCFFA0CCF3EF5F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4D395B81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482673633"/>
              <w:placeholder>
                <w:docPart w:val="E679C8ED373648108BB11F55901DB96B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2C783D41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174546444"/>
              <w:placeholder>
                <w:docPart w:val="F1FFCC2F6CD94AA0ABA6F5B06172DB12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BD2B4D7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932943837"/>
              <w:placeholder>
                <w:docPart w:val="BB39DD91270841C994E5FEF34B4A38EB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7D7067DB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  <w:tc>
          <w:tcPr>
            <w:tcW w:w="4590" w:type="dxa"/>
          </w:tcPr>
          <w:sdt>
            <w:sdtPr>
              <w:id w:val="-809253215"/>
              <w:placeholder>
                <w:docPart w:val="372A3489B7B048C8824DDF54F8C88AEE"/>
              </w:placeholder>
              <w:temporary/>
              <w:showingPlcHdr/>
              <w15:appearance w15:val="hidden"/>
              <w:text/>
            </w:sdtPr>
            <w:sdtEndPr/>
            <w:sdtContent>
              <w:p w14:paraId="5C4D2EE6" w14:textId="77777777" w:rsidR="0059301D" w:rsidRDefault="0059301D" w:rsidP="004C7A7C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2124870169"/>
              <w:placeholder>
                <w:docPart w:val="31953495FAD24038A519373E63C2D475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80D0E97" w14:textId="77777777" w:rsidR="0059301D" w:rsidRDefault="0059301D" w:rsidP="004C7A7C">
                <w:r>
                  <w:t>[Recipient Company]</w:t>
                </w:r>
              </w:p>
            </w:sdtContent>
          </w:sdt>
          <w:sdt>
            <w:sdtPr>
              <w:id w:val="435016759"/>
              <w:placeholder>
                <w:docPart w:val="2DAA9D21CCEB45D6BABDE296D3D271D7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47F572F3" w14:textId="77777777" w:rsidR="0059301D" w:rsidRPr="00F361F9" w:rsidRDefault="0059301D" w:rsidP="004C7A7C">
                <w:r w:rsidRPr="00F361F9">
                  <w:t>[Address]</w:t>
                </w:r>
              </w:p>
            </w:sdtContent>
          </w:sdt>
          <w:sdt>
            <w:sdtPr>
              <w:id w:val="-1164698017"/>
              <w:placeholder>
                <w:docPart w:val="384414E396094405B0AF233C75B0CE8E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2E47A1AE" w14:textId="77777777" w:rsidR="0059301D" w:rsidRPr="00F361F9" w:rsidRDefault="0059301D" w:rsidP="004C7A7C">
                <w:r w:rsidRPr="00F361F9">
                  <w:t>[City, ST  Postal Code]</w:t>
                </w:r>
              </w:p>
            </w:sdtContent>
          </w:sdt>
          <w:sdt>
            <w:sdtPr>
              <w:id w:val="-2142174338"/>
              <w:placeholder>
                <w:docPart w:val="F6D6475354B849A88F8F82C61EC9CB3B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0D125C0B" w14:textId="77777777" w:rsidR="0059301D" w:rsidRDefault="0059301D" w:rsidP="004C7A7C">
                <w:r w:rsidRPr="00F361F9">
                  <w:t>[Country]</w:t>
                </w:r>
              </w:p>
            </w:sdtContent>
          </w:sdt>
        </w:tc>
      </w:tr>
    </w:tbl>
    <w:p w14:paraId="04D91088" w14:textId="77777777" w:rsidR="002470FA" w:rsidRDefault="002470FA"/>
    <w:sectPr w:rsidR="002470FA" w:rsidSect="00B561B3">
      <w:headerReference w:type="default" r:id="rId10"/>
      <w:pgSz w:w="12240" w:h="15840"/>
      <w:pgMar w:top="720" w:right="432" w:bottom="360" w:left="432" w:header="283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A420DF" w14:textId="77777777" w:rsidR="00794BAA" w:rsidRDefault="00794BAA" w:rsidP="00B561B3">
      <w:pPr>
        <w:spacing w:after="0"/>
      </w:pPr>
      <w:r>
        <w:separator/>
      </w:r>
    </w:p>
  </w:endnote>
  <w:endnote w:type="continuationSeparator" w:id="0">
    <w:p w14:paraId="26A5F27E" w14:textId="77777777" w:rsidR="00794BAA" w:rsidRDefault="00794BAA" w:rsidP="00B561B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48669B" w14:textId="77777777" w:rsidR="00794BAA" w:rsidRDefault="00794BAA" w:rsidP="00B561B3">
      <w:pPr>
        <w:spacing w:after="0"/>
      </w:pPr>
      <w:r>
        <w:separator/>
      </w:r>
    </w:p>
  </w:footnote>
  <w:footnote w:type="continuationSeparator" w:id="0">
    <w:p w14:paraId="7DE592B3" w14:textId="77777777" w:rsidR="00794BAA" w:rsidRDefault="00794BAA" w:rsidP="00B561B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DBECD5" w14:textId="0081EE04" w:rsidR="00B561B3" w:rsidRPr="0027597D" w:rsidRDefault="00A73E1C" w:rsidP="0027597D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394B9DE" wp14:editId="65ECDF13">
              <wp:simplePos x="0" y="0"/>
              <wp:positionH relativeFrom="margin">
                <wp:posOffset>1861185</wp:posOffset>
              </wp:positionH>
              <wp:positionV relativeFrom="paragraph">
                <wp:posOffset>4027170</wp:posOffset>
              </wp:positionV>
              <wp:extent cx="9204960" cy="1703070"/>
              <wp:effectExtent l="0" t="1905" r="0" b="0"/>
              <wp:wrapNone/>
              <wp:docPr id="152" name="Rectangle 1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204960" cy="170307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2300D72" id="Rectangle 152" o:spid="_x0000_s1026" style="position:absolute;margin-left:146.55pt;margin-top:317.1pt;width:724.8pt;height:134.1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" stroked="f" strokeweight="1pt">
              <v:fill r:id="rId2" o:title="" recolor="t" rotate="t" type="frame"/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4D10CD5" wp14:editId="26343876">
              <wp:simplePos x="0" y="0"/>
              <wp:positionH relativeFrom="column">
                <wp:posOffset>-1998345</wp:posOffset>
              </wp:positionH>
              <wp:positionV relativeFrom="paragraph">
                <wp:posOffset>4024630</wp:posOffset>
              </wp:positionV>
              <wp:extent cx="9204960" cy="1703070"/>
              <wp:effectExtent l="0" t="1905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204960" cy="170307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00371B5" id="Rectangle 1" o:spid="_x0000_s1026" style="position:absolute;margin-left:-157.35pt;margin-top:316.9pt;width:724.8pt;height:134.1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" stroked="f" strokeweight="1pt">
              <v:fill r:id="rId2" o:title="" recolor="t" rotate="t" type="fram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E1C"/>
    <w:rsid w:val="000B727D"/>
    <w:rsid w:val="00127EB5"/>
    <w:rsid w:val="00174ADD"/>
    <w:rsid w:val="002470FA"/>
    <w:rsid w:val="0025438D"/>
    <w:rsid w:val="0027597D"/>
    <w:rsid w:val="00370BEB"/>
    <w:rsid w:val="004C7A7C"/>
    <w:rsid w:val="00526AE6"/>
    <w:rsid w:val="0059301D"/>
    <w:rsid w:val="005E4CD4"/>
    <w:rsid w:val="00794BAA"/>
    <w:rsid w:val="007972F0"/>
    <w:rsid w:val="0081091A"/>
    <w:rsid w:val="00927AD8"/>
    <w:rsid w:val="009413BC"/>
    <w:rsid w:val="00A200BD"/>
    <w:rsid w:val="00A644E9"/>
    <w:rsid w:val="00A73E1C"/>
    <w:rsid w:val="00B561B3"/>
    <w:rsid w:val="00C61448"/>
    <w:rsid w:val="00C80D44"/>
    <w:rsid w:val="00C90AFC"/>
    <w:rsid w:val="00CB6FAD"/>
    <w:rsid w:val="00D76716"/>
    <w:rsid w:val="00DF5DF4"/>
    <w:rsid w:val="00E76743"/>
    <w:rsid w:val="00EA6F21"/>
    <w:rsid w:val="00F361F9"/>
    <w:rsid w:val="00F40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EBA172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color w:val="000000" w:themeColor="text2" w:themeShade="BF"/>
        <w:kern w:val="2"/>
        <w:sz w:val="22"/>
        <w:szCs w:val="22"/>
        <w:lang w:val="en-US" w:eastAsia="ja-JP" w:bidi="ar-SA"/>
        <w14:ligatures w14:val="standard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/>
    <w:lsdException w:name="heading 3" w:semiHidden="1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61F9"/>
    <w:pPr>
      <w:contextualSpacing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ReturnAddress">
    <w:name w:val="Return Address"/>
    <w:basedOn w:val="Normal"/>
    <w:uiPriority w:val="1"/>
    <w:qFormat/>
    <w:rPr>
      <w:sz w:val="19"/>
    </w:rPr>
  </w:style>
  <w:style w:type="paragraph" w:customStyle="1" w:styleId="Name">
    <w:name w:val="Name"/>
    <w:basedOn w:val="Normal"/>
    <w:uiPriority w:val="1"/>
    <w:qFormat/>
    <w:rsid w:val="00A200BD"/>
    <w:pPr>
      <w:spacing w:line="216" w:lineRule="auto"/>
    </w:pPr>
    <w:rPr>
      <w:rFonts w:asciiTheme="majorHAnsi" w:eastAsiaTheme="majorEastAsia" w:hAnsiTheme="majorHAnsi" w:cstheme="majorBidi"/>
      <w:b/>
      <w:color w:val="594F2D" w:themeColor="accent3"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  <w:sz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</w:rPr>
  </w:style>
  <w:style w:type="paragraph" w:styleId="Header">
    <w:name w:val="header"/>
    <w:basedOn w:val="Normal"/>
    <w:link w:val="HeaderChar"/>
    <w:uiPriority w:val="99"/>
    <w:semiHidden/>
    <w:rsid w:val="00B561B3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74ADD"/>
  </w:style>
  <w:style w:type="paragraph" w:styleId="Footer">
    <w:name w:val="footer"/>
    <w:basedOn w:val="Normal"/>
    <w:link w:val="FooterChar"/>
    <w:uiPriority w:val="99"/>
    <w:semiHidden/>
    <w:rsid w:val="00B561B3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74A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ine%20labels%20(6%20per%20pag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7CE7F42E7E6B4125933C85730F1CE3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DCBDD50-9495-4A3B-883A-16E534D88AC5}"/>
      </w:docPartPr>
      <w:docPartBody>
        <w:p w:rsidR="00000000" w:rsidRDefault="005414E9">
          <w:pPr>
            <w:pStyle w:val="7CE7F42E7E6B4125933C85730F1CE381"/>
          </w:pPr>
          <w:r w:rsidRPr="00E76743">
            <w:t>[Company Name]</w:t>
          </w:r>
        </w:p>
      </w:docPartBody>
    </w:docPart>
    <w:docPart>
      <w:docPartPr>
        <w:name w:val="0DC57B41DCA34D96B53B554789B49F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3C105B-EE2B-448E-9D6A-B47882E78B5B}"/>
      </w:docPartPr>
      <w:docPartBody>
        <w:p w:rsidR="00000000" w:rsidRDefault="005414E9">
          <w:pPr>
            <w:pStyle w:val="0DC57B41DCA34D96B53B554789B49FDA"/>
          </w:pPr>
          <w:r w:rsidRPr="00E76743">
            <w:t>[Company Address]</w:t>
          </w:r>
        </w:p>
      </w:docPartBody>
    </w:docPart>
    <w:docPart>
      <w:docPartPr>
        <w:name w:val="8CC720D6E66A4D6AA21937923BECF7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08EC45-22A4-4B51-B686-4DD9EC5EBEF1}"/>
      </w:docPartPr>
      <w:docPartBody>
        <w:p w:rsidR="00000000" w:rsidRDefault="005414E9">
          <w:pPr>
            <w:pStyle w:val="8CC720D6E66A4D6AA21937923BECF7B4"/>
          </w:pPr>
          <w:r w:rsidRPr="00E76743">
            <w:t>[City, ST  ZIP Code]</w:t>
          </w:r>
        </w:p>
      </w:docPartBody>
    </w:docPart>
    <w:docPart>
      <w:docPartPr>
        <w:name w:val="D27BCE1736DB459E9CF9C7116986D3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0996C0-7449-4A97-AB6B-52A0E790E200}"/>
      </w:docPartPr>
      <w:docPartBody>
        <w:p w:rsidR="00000000" w:rsidRDefault="005414E9">
          <w:pPr>
            <w:pStyle w:val="D27BCE1736DB459E9CF9C7116986D38B"/>
          </w:pPr>
          <w:r w:rsidRPr="00E76743">
            <w:t>[Company Name]</w:t>
          </w:r>
        </w:p>
      </w:docPartBody>
    </w:docPart>
    <w:docPart>
      <w:docPartPr>
        <w:name w:val="1BC2AE2D370E4133B03AD48C0801D7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C550B4-DC99-4380-8932-31030D23C538}"/>
      </w:docPartPr>
      <w:docPartBody>
        <w:p w:rsidR="00000000" w:rsidRDefault="005414E9">
          <w:pPr>
            <w:pStyle w:val="1BC2AE2D370E4133B03AD48C0801D745"/>
          </w:pPr>
          <w:r w:rsidRPr="00E76743">
            <w:t>[Company Address]</w:t>
          </w:r>
        </w:p>
      </w:docPartBody>
    </w:docPart>
    <w:docPart>
      <w:docPartPr>
        <w:name w:val="D7DB3F67DCD44EB6852DB3533A901E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7E2E84-A938-45F8-A97D-0D24FFA83F20}"/>
      </w:docPartPr>
      <w:docPartBody>
        <w:p w:rsidR="00000000" w:rsidRDefault="005414E9">
          <w:pPr>
            <w:pStyle w:val="D7DB3F67DCD44EB6852DB3533A901ED5"/>
          </w:pPr>
          <w:r w:rsidRPr="00E76743">
            <w:t>[City, ST  ZIP Code]</w:t>
          </w:r>
        </w:p>
      </w:docPartBody>
    </w:docPart>
    <w:docPart>
      <w:docPartPr>
        <w:name w:val="62CB930063BE4305BABD538675DC95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CC0AC1-79F5-4FBE-8527-6D191A61AC9E}"/>
      </w:docPartPr>
      <w:docPartBody>
        <w:p w:rsidR="00000000" w:rsidRDefault="005414E9">
          <w:pPr>
            <w:pStyle w:val="62CB930063BE4305BABD538675DC95F4"/>
          </w:pPr>
          <w:r>
            <w:t>[Recipient Name]</w:t>
          </w:r>
        </w:p>
      </w:docPartBody>
    </w:docPart>
    <w:docPart>
      <w:docPartPr>
        <w:name w:val="F221EC7747B44DDC871B7273D330DA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C63831-901B-4197-AE25-8317CF246177}"/>
      </w:docPartPr>
      <w:docPartBody>
        <w:p w:rsidR="00000000" w:rsidRDefault="005414E9">
          <w:pPr>
            <w:pStyle w:val="F221EC7747B44DDC871B7273D330DA61"/>
          </w:pPr>
          <w:r>
            <w:t>[Recipient Company]</w:t>
          </w:r>
        </w:p>
      </w:docPartBody>
    </w:docPart>
    <w:docPart>
      <w:docPartPr>
        <w:name w:val="E30584F31F6B41068430CA38618833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95B7B4C-6680-49E4-89B8-F7780A839BA8}"/>
      </w:docPartPr>
      <w:docPartBody>
        <w:p w:rsidR="00000000" w:rsidRDefault="005414E9">
          <w:pPr>
            <w:pStyle w:val="E30584F31F6B41068430CA38618833CC"/>
          </w:pPr>
          <w:r w:rsidRPr="00F361F9">
            <w:t>[Address]</w:t>
          </w:r>
        </w:p>
      </w:docPartBody>
    </w:docPart>
    <w:docPart>
      <w:docPartPr>
        <w:name w:val="95564D4619454130B4723814E40084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9B66FA-6645-48B6-8404-980AC0A26FB6}"/>
      </w:docPartPr>
      <w:docPartBody>
        <w:p w:rsidR="00000000" w:rsidRDefault="005414E9">
          <w:pPr>
            <w:pStyle w:val="95564D4619454130B4723814E400846E"/>
          </w:pPr>
          <w:r w:rsidRPr="00F361F9">
            <w:t>[City, ST  Postal Code]</w:t>
          </w:r>
        </w:p>
      </w:docPartBody>
    </w:docPart>
    <w:docPart>
      <w:docPartPr>
        <w:name w:val="4F163FB0F68F47D29C608089E27A95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4E7DA2-263C-4416-83D3-0B24CBBF8F48}"/>
      </w:docPartPr>
      <w:docPartBody>
        <w:p w:rsidR="00000000" w:rsidRDefault="005414E9">
          <w:pPr>
            <w:pStyle w:val="4F163FB0F68F47D29C608089E27A9564"/>
          </w:pPr>
          <w:r w:rsidRPr="00F361F9">
            <w:t>[Country]</w:t>
          </w:r>
        </w:p>
      </w:docPartBody>
    </w:docPart>
    <w:docPart>
      <w:docPartPr>
        <w:name w:val="EABB6B0A2A1B4E2DB5C85312A16A01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F95E7D-3C0D-4745-9A61-DE5C90D97B81}"/>
      </w:docPartPr>
      <w:docPartBody>
        <w:p w:rsidR="00000000" w:rsidRDefault="005414E9">
          <w:pPr>
            <w:pStyle w:val="EABB6B0A2A1B4E2DB5C85312A16A01E8"/>
          </w:pPr>
          <w:r>
            <w:t>[Recipient Name]</w:t>
          </w:r>
        </w:p>
      </w:docPartBody>
    </w:docPart>
    <w:docPart>
      <w:docPartPr>
        <w:name w:val="4DF15A800A6B48D7839628C07FE2B3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08FB225-7282-42C3-B10D-4B21BC04ACF7}"/>
      </w:docPartPr>
      <w:docPartBody>
        <w:p w:rsidR="00000000" w:rsidRDefault="005414E9">
          <w:pPr>
            <w:pStyle w:val="4DF15A800A6B48D7839628C07FE2B317"/>
          </w:pPr>
          <w:r>
            <w:t>[Recipient Company]</w:t>
          </w:r>
        </w:p>
      </w:docPartBody>
    </w:docPart>
    <w:docPart>
      <w:docPartPr>
        <w:name w:val="29F30055B6264E59B19E8A998D2CFE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A6AE732-39E0-473F-9DD6-3AA486B80DF4}"/>
      </w:docPartPr>
      <w:docPartBody>
        <w:p w:rsidR="00000000" w:rsidRDefault="005414E9">
          <w:pPr>
            <w:pStyle w:val="29F30055B6264E59B19E8A998D2CFE39"/>
          </w:pPr>
          <w:r w:rsidRPr="00F361F9">
            <w:t>[Address]</w:t>
          </w:r>
        </w:p>
      </w:docPartBody>
    </w:docPart>
    <w:docPart>
      <w:docPartPr>
        <w:name w:val="2BF44B922E5B4C9EA13FD26C0692A7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F8D85D-EE9C-4B19-9B8E-3983695A3F98}"/>
      </w:docPartPr>
      <w:docPartBody>
        <w:p w:rsidR="00000000" w:rsidRDefault="005414E9">
          <w:pPr>
            <w:pStyle w:val="2BF44B922E5B4C9EA13FD26C0692A732"/>
          </w:pPr>
          <w:r w:rsidRPr="00F361F9">
            <w:t xml:space="preserve">[City, ST  </w:t>
          </w:r>
          <w:r w:rsidRPr="00F361F9">
            <w:t>Postal Code]</w:t>
          </w:r>
        </w:p>
      </w:docPartBody>
    </w:docPart>
    <w:docPart>
      <w:docPartPr>
        <w:name w:val="CEB6FFCBF0934F8BBB21B54B81DD1A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57D5EB-2B2F-4AD4-9616-1E4C7593CA3D}"/>
      </w:docPartPr>
      <w:docPartBody>
        <w:p w:rsidR="00000000" w:rsidRDefault="005414E9">
          <w:pPr>
            <w:pStyle w:val="CEB6FFCBF0934F8BBB21B54B81DD1A64"/>
          </w:pPr>
          <w:r w:rsidRPr="00F361F9">
            <w:t>[Country]</w:t>
          </w:r>
        </w:p>
      </w:docPartBody>
    </w:docPart>
    <w:docPart>
      <w:docPartPr>
        <w:name w:val="A835765CE8444A7781840B858544DC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75DA99-EFFF-4A16-BF3D-3A4A6E594A78}"/>
      </w:docPartPr>
      <w:docPartBody>
        <w:p w:rsidR="00000000" w:rsidRDefault="005414E9">
          <w:pPr>
            <w:pStyle w:val="A835765CE8444A7781840B858544DCE3"/>
          </w:pPr>
          <w:r w:rsidRPr="00E76743">
            <w:t>[Company Name]</w:t>
          </w:r>
        </w:p>
      </w:docPartBody>
    </w:docPart>
    <w:docPart>
      <w:docPartPr>
        <w:name w:val="F2302E2152774891A7739F79856606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B50C47-3B6C-48B8-B0BA-8C6770E09A7B}"/>
      </w:docPartPr>
      <w:docPartBody>
        <w:p w:rsidR="00000000" w:rsidRDefault="005414E9">
          <w:pPr>
            <w:pStyle w:val="F2302E2152774891A7739F79856606BE"/>
          </w:pPr>
          <w:r w:rsidRPr="00E76743">
            <w:t>[Company Address]</w:t>
          </w:r>
        </w:p>
      </w:docPartBody>
    </w:docPart>
    <w:docPart>
      <w:docPartPr>
        <w:name w:val="798F3F92808C4330B541523DA509C4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7091BD-D42D-40D9-A93D-A05A60E43792}"/>
      </w:docPartPr>
      <w:docPartBody>
        <w:p w:rsidR="00000000" w:rsidRDefault="005414E9">
          <w:pPr>
            <w:pStyle w:val="798F3F92808C4330B541523DA509C46E"/>
          </w:pPr>
          <w:r w:rsidRPr="00E76743">
            <w:t>[City, ST  ZIP Code]</w:t>
          </w:r>
        </w:p>
      </w:docPartBody>
    </w:docPart>
    <w:docPart>
      <w:docPartPr>
        <w:name w:val="66404FB8FE414D04AC5AFD9F26FEE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BB3289-31B6-46F5-927A-889424ACAA8C}"/>
      </w:docPartPr>
      <w:docPartBody>
        <w:p w:rsidR="00000000" w:rsidRDefault="005414E9">
          <w:pPr>
            <w:pStyle w:val="66404FB8FE414D04AC5AFD9F26FEE83A"/>
          </w:pPr>
          <w:r w:rsidRPr="00E76743">
            <w:t>[Company Name]</w:t>
          </w:r>
        </w:p>
      </w:docPartBody>
    </w:docPart>
    <w:docPart>
      <w:docPartPr>
        <w:name w:val="846D14D29706469CABD951D8E5CD0F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39A607-BE31-4BD1-B9E0-6955CD7E6B6D}"/>
      </w:docPartPr>
      <w:docPartBody>
        <w:p w:rsidR="00000000" w:rsidRDefault="005414E9">
          <w:pPr>
            <w:pStyle w:val="846D14D29706469CABD951D8E5CD0FA0"/>
          </w:pPr>
          <w:r w:rsidRPr="00E76743">
            <w:t>[Company Address]</w:t>
          </w:r>
        </w:p>
      </w:docPartBody>
    </w:docPart>
    <w:docPart>
      <w:docPartPr>
        <w:name w:val="8B3F017B01A14F388E1A227049A44B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3F0937-D6BA-4DED-A2DD-2588B4246484}"/>
      </w:docPartPr>
      <w:docPartBody>
        <w:p w:rsidR="00000000" w:rsidRDefault="005414E9">
          <w:pPr>
            <w:pStyle w:val="8B3F017B01A14F388E1A227049A44B93"/>
          </w:pPr>
          <w:r w:rsidRPr="00E76743">
            <w:t>[City, ST  ZIP Code]</w:t>
          </w:r>
        </w:p>
      </w:docPartBody>
    </w:docPart>
    <w:docPart>
      <w:docPartPr>
        <w:name w:val="4A55DF1D0B39456DBB264C459BB027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3870E0-5DF3-4E76-BD77-AA8F00A0C879}"/>
      </w:docPartPr>
      <w:docPartBody>
        <w:p w:rsidR="00000000" w:rsidRDefault="005414E9">
          <w:pPr>
            <w:pStyle w:val="4A55DF1D0B39456DBB264C459BB0273E"/>
          </w:pPr>
          <w:r>
            <w:t>[Recipient Name]</w:t>
          </w:r>
        </w:p>
      </w:docPartBody>
    </w:docPart>
    <w:docPart>
      <w:docPartPr>
        <w:name w:val="923B1BA72E494807B44DAA569241296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9B0919-F30D-4828-A4AD-39B050CD6F13}"/>
      </w:docPartPr>
      <w:docPartBody>
        <w:p w:rsidR="00000000" w:rsidRDefault="005414E9">
          <w:pPr>
            <w:pStyle w:val="923B1BA72E494807B44DAA5692412962"/>
          </w:pPr>
          <w:r>
            <w:t>[Recipient Company]</w:t>
          </w:r>
        </w:p>
      </w:docPartBody>
    </w:docPart>
    <w:docPart>
      <w:docPartPr>
        <w:name w:val="32EBFBC5216443E0AF257CC4D26169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DBA6A9-F161-4D16-9A18-CE83E833870F}"/>
      </w:docPartPr>
      <w:docPartBody>
        <w:p w:rsidR="00000000" w:rsidRDefault="005414E9">
          <w:pPr>
            <w:pStyle w:val="32EBFBC5216443E0AF257CC4D26169B2"/>
          </w:pPr>
          <w:r w:rsidRPr="00F361F9">
            <w:t>[Address]</w:t>
          </w:r>
        </w:p>
      </w:docPartBody>
    </w:docPart>
    <w:docPart>
      <w:docPartPr>
        <w:name w:val="2893D34B389D46B48BA4170FF58A50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46EFC8-9A4D-4145-8AE7-62B56FDC7A3F}"/>
      </w:docPartPr>
      <w:docPartBody>
        <w:p w:rsidR="00000000" w:rsidRDefault="005414E9">
          <w:pPr>
            <w:pStyle w:val="2893D34B389D46B48BA4170FF58A50B3"/>
          </w:pPr>
          <w:r w:rsidRPr="00F361F9">
            <w:t>[City, ST  Postal Code]</w:t>
          </w:r>
        </w:p>
      </w:docPartBody>
    </w:docPart>
    <w:docPart>
      <w:docPartPr>
        <w:name w:val="23F3F0815C3544149CA52991A57DEE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E9C29D-9028-4995-B7AE-FBC0B491B7E0}"/>
      </w:docPartPr>
      <w:docPartBody>
        <w:p w:rsidR="00000000" w:rsidRDefault="005414E9">
          <w:pPr>
            <w:pStyle w:val="23F3F0815C3544149CA52991A57DEE65"/>
          </w:pPr>
          <w:r w:rsidRPr="00F361F9">
            <w:t>[Country]</w:t>
          </w:r>
        </w:p>
      </w:docPartBody>
    </w:docPart>
    <w:docPart>
      <w:docPartPr>
        <w:name w:val="577B8BCD9C6A49B38B6DF61BC4A5FA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02DE18-3E2B-4363-9DB8-82B80AB7EF58}"/>
      </w:docPartPr>
      <w:docPartBody>
        <w:p w:rsidR="00000000" w:rsidRDefault="005414E9">
          <w:pPr>
            <w:pStyle w:val="577B8BCD9C6A49B38B6DF61BC4A5FAFE"/>
          </w:pPr>
          <w:r>
            <w:t>[Recipient Name]</w:t>
          </w:r>
        </w:p>
      </w:docPartBody>
    </w:docPart>
    <w:docPart>
      <w:docPartPr>
        <w:name w:val="B452159DB31649F993D8A28DBF739B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B627C6-32C2-46F3-8608-369812C84E55}"/>
      </w:docPartPr>
      <w:docPartBody>
        <w:p w:rsidR="00000000" w:rsidRDefault="005414E9">
          <w:pPr>
            <w:pStyle w:val="B452159DB31649F993D8A28DBF739B5E"/>
          </w:pPr>
          <w:r>
            <w:t>[Recipient Company]</w:t>
          </w:r>
        </w:p>
      </w:docPartBody>
    </w:docPart>
    <w:docPart>
      <w:docPartPr>
        <w:name w:val="8856776675704D43ACD74B840921C7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9B4062-D1EB-4C41-BBCC-76A41B32479A}"/>
      </w:docPartPr>
      <w:docPartBody>
        <w:p w:rsidR="00000000" w:rsidRDefault="005414E9">
          <w:pPr>
            <w:pStyle w:val="8856776675704D43ACD74B840921C75F"/>
          </w:pPr>
          <w:r w:rsidRPr="00F361F9">
            <w:t>[Address]</w:t>
          </w:r>
        </w:p>
      </w:docPartBody>
    </w:docPart>
    <w:docPart>
      <w:docPartPr>
        <w:name w:val="ACE7F8DD7AAE4D1A8966C6C5C4E764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E30F78D-6C7A-409D-A8F6-B48FBBBDE043}"/>
      </w:docPartPr>
      <w:docPartBody>
        <w:p w:rsidR="00000000" w:rsidRDefault="005414E9">
          <w:pPr>
            <w:pStyle w:val="ACE7F8DD7AAE4D1A8966C6C5C4E76438"/>
          </w:pPr>
          <w:r w:rsidRPr="00F361F9">
            <w:t>[City, ST  Postal Code]</w:t>
          </w:r>
        </w:p>
      </w:docPartBody>
    </w:docPart>
    <w:docPart>
      <w:docPartPr>
        <w:name w:val="E603AD902A0A4A0B9750554F14FD9F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4B32D1-4AF7-4FA8-AE46-FF3BF6AEC7E9}"/>
      </w:docPartPr>
      <w:docPartBody>
        <w:p w:rsidR="00000000" w:rsidRDefault="005414E9">
          <w:pPr>
            <w:pStyle w:val="E603AD902A0A4A0B9750554F14FD9FA0"/>
          </w:pPr>
          <w:r w:rsidRPr="00F361F9">
            <w:t>[Country]</w:t>
          </w:r>
        </w:p>
      </w:docPartBody>
    </w:docPart>
    <w:docPart>
      <w:docPartPr>
        <w:name w:val="BFAC96371FB84E1780B00D94C58A0A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87B2EF-26D9-4BF9-ADA5-49BC2F5C41F0}"/>
      </w:docPartPr>
      <w:docPartBody>
        <w:p w:rsidR="00000000" w:rsidRDefault="005414E9">
          <w:pPr>
            <w:pStyle w:val="BFAC96371FB84E1780B00D94C58A0A3C"/>
          </w:pPr>
          <w:r w:rsidRPr="00E76743">
            <w:t>[Company Name]</w:t>
          </w:r>
        </w:p>
      </w:docPartBody>
    </w:docPart>
    <w:docPart>
      <w:docPartPr>
        <w:name w:val="566BA053A62048DDB5F503C8604063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3931EF-22BE-4CC5-B437-DC74D2D4342C}"/>
      </w:docPartPr>
      <w:docPartBody>
        <w:p w:rsidR="00000000" w:rsidRDefault="005414E9">
          <w:pPr>
            <w:pStyle w:val="566BA053A62048DDB5F503C860406325"/>
          </w:pPr>
          <w:r w:rsidRPr="00E76743">
            <w:t>[Company Address]</w:t>
          </w:r>
        </w:p>
      </w:docPartBody>
    </w:docPart>
    <w:docPart>
      <w:docPartPr>
        <w:name w:val="88DA1D6BD74F4F35A4BE70A73B4B27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001066-B7EF-4099-B0CC-12D3915372E8}"/>
      </w:docPartPr>
      <w:docPartBody>
        <w:p w:rsidR="00000000" w:rsidRDefault="005414E9">
          <w:pPr>
            <w:pStyle w:val="88DA1D6BD74F4F35A4BE70A73B4B27E8"/>
          </w:pPr>
          <w:r w:rsidRPr="00E76743">
            <w:t>[City, ST  ZIP Code]</w:t>
          </w:r>
        </w:p>
      </w:docPartBody>
    </w:docPart>
    <w:docPart>
      <w:docPartPr>
        <w:name w:val="621137E7694A4BAC81F148DA7DEC43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E0468C-26EE-4933-A308-009B75FA1735}"/>
      </w:docPartPr>
      <w:docPartBody>
        <w:p w:rsidR="00000000" w:rsidRDefault="005414E9">
          <w:pPr>
            <w:pStyle w:val="621137E7694A4BAC81F148DA7DEC43DF"/>
          </w:pPr>
          <w:r w:rsidRPr="00E76743">
            <w:t>[Company Name]</w:t>
          </w:r>
        </w:p>
      </w:docPartBody>
    </w:docPart>
    <w:docPart>
      <w:docPartPr>
        <w:name w:val="275C87E6A2494B24B118326783AA24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9B8BE6-943B-46F5-9CE1-5287F1203F90}"/>
      </w:docPartPr>
      <w:docPartBody>
        <w:p w:rsidR="00000000" w:rsidRDefault="005414E9">
          <w:pPr>
            <w:pStyle w:val="275C87E6A2494B24B118326783AA24C6"/>
          </w:pPr>
          <w:r w:rsidRPr="00E76743">
            <w:t>[Company Address]</w:t>
          </w:r>
        </w:p>
      </w:docPartBody>
    </w:docPart>
    <w:docPart>
      <w:docPartPr>
        <w:name w:val="11D78EFA7AD1472CAE7099A1A0D81D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D510DA-AD0F-4755-908C-9B3B52B6C3E7}"/>
      </w:docPartPr>
      <w:docPartBody>
        <w:p w:rsidR="00000000" w:rsidRDefault="005414E9">
          <w:pPr>
            <w:pStyle w:val="11D78EFA7AD1472CAE7099A1A0D81D0A"/>
          </w:pPr>
          <w:r w:rsidRPr="00E76743">
            <w:t>[City, ST  ZIP Code]</w:t>
          </w:r>
        </w:p>
      </w:docPartBody>
    </w:docPart>
    <w:docPart>
      <w:docPartPr>
        <w:name w:val="5FEE20FA1C5A4C8387AA9D6A2E3825F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02B56E-0455-448D-9630-74F931D65B70}"/>
      </w:docPartPr>
      <w:docPartBody>
        <w:p w:rsidR="00000000" w:rsidRDefault="005414E9">
          <w:pPr>
            <w:pStyle w:val="5FEE20FA1C5A4C8387AA9D6A2E3825FD"/>
          </w:pPr>
          <w:r>
            <w:t>[Recipient Name]</w:t>
          </w:r>
        </w:p>
      </w:docPartBody>
    </w:docPart>
    <w:docPart>
      <w:docPartPr>
        <w:name w:val="9A7FA9500F3A4A73A8FCFFA0CCF3EF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F7ED38-E587-4A3C-A989-5F784B7C4FA4}"/>
      </w:docPartPr>
      <w:docPartBody>
        <w:p w:rsidR="00000000" w:rsidRDefault="005414E9">
          <w:pPr>
            <w:pStyle w:val="9A7FA9500F3A4A73A8FCFFA0CCF3EF5F"/>
          </w:pPr>
          <w:r>
            <w:t>[Recipient Company]</w:t>
          </w:r>
        </w:p>
      </w:docPartBody>
    </w:docPart>
    <w:docPart>
      <w:docPartPr>
        <w:name w:val="E679C8ED373648108BB11F55901DB9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F2EAF6-0B31-467C-B152-BB9BEC474BD3}"/>
      </w:docPartPr>
      <w:docPartBody>
        <w:p w:rsidR="00000000" w:rsidRDefault="005414E9">
          <w:pPr>
            <w:pStyle w:val="E679C8ED373648108BB11F55901DB96B"/>
          </w:pPr>
          <w:r w:rsidRPr="00F361F9">
            <w:t>[Address]</w:t>
          </w:r>
        </w:p>
      </w:docPartBody>
    </w:docPart>
    <w:docPart>
      <w:docPartPr>
        <w:name w:val="F1FFCC2F6CD94AA0ABA6F5B06172DB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FEE5BE-A985-41A7-93FB-5854C309F0DE}"/>
      </w:docPartPr>
      <w:docPartBody>
        <w:p w:rsidR="00000000" w:rsidRDefault="005414E9">
          <w:pPr>
            <w:pStyle w:val="F1FFCC2F6CD94AA0ABA6F5B06172DB12"/>
          </w:pPr>
          <w:r w:rsidRPr="00F361F9">
            <w:t>[City, ST  Postal Code]</w:t>
          </w:r>
        </w:p>
      </w:docPartBody>
    </w:docPart>
    <w:docPart>
      <w:docPartPr>
        <w:name w:val="BB39DD91270841C994E5FEF34B4A38E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03ACD7-3849-4735-B1C9-047F99030721}"/>
      </w:docPartPr>
      <w:docPartBody>
        <w:p w:rsidR="00000000" w:rsidRDefault="005414E9">
          <w:pPr>
            <w:pStyle w:val="BB39DD91270841C994E5FEF34B4A38EB"/>
          </w:pPr>
          <w:r w:rsidRPr="00F361F9">
            <w:t>[Country]</w:t>
          </w:r>
        </w:p>
      </w:docPartBody>
    </w:docPart>
    <w:docPart>
      <w:docPartPr>
        <w:name w:val="372A3489B7B048C8824DDF54F8C88A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32D765-F1ED-4B30-9603-BC534E5348C9}"/>
      </w:docPartPr>
      <w:docPartBody>
        <w:p w:rsidR="00000000" w:rsidRDefault="005414E9">
          <w:pPr>
            <w:pStyle w:val="372A3489B7B048C8824DDF54F8C88AEE"/>
          </w:pPr>
          <w:r>
            <w:t>[Recipient Name]</w:t>
          </w:r>
        </w:p>
      </w:docPartBody>
    </w:docPart>
    <w:docPart>
      <w:docPartPr>
        <w:name w:val="31953495FAD24038A519373E63C2D4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CB8DC0-D500-424B-A9C5-16F76BF6ACCF}"/>
      </w:docPartPr>
      <w:docPartBody>
        <w:p w:rsidR="00000000" w:rsidRDefault="005414E9">
          <w:pPr>
            <w:pStyle w:val="31953495FAD24038A519373E63C2D475"/>
          </w:pPr>
          <w:r>
            <w:t>[Recipient Company]</w:t>
          </w:r>
        </w:p>
      </w:docPartBody>
    </w:docPart>
    <w:docPart>
      <w:docPartPr>
        <w:name w:val="2DAA9D21CCEB45D6BABDE296D3D271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018AD8-74BA-470A-855F-4B3EB7278523}"/>
      </w:docPartPr>
      <w:docPartBody>
        <w:p w:rsidR="00000000" w:rsidRDefault="005414E9">
          <w:pPr>
            <w:pStyle w:val="2DAA9D21CCEB45D6BABDE296D3D271D7"/>
          </w:pPr>
          <w:r w:rsidRPr="00F361F9">
            <w:t>[Address]</w:t>
          </w:r>
        </w:p>
      </w:docPartBody>
    </w:docPart>
    <w:docPart>
      <w:docPartPr>
        <w:name w:val="384414E396094405B0AF233C75B0CE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78EC22B-EC60-4A09-9FC6-64AC1545F6C8}"/>
      </w:docPartPr>
      <w:docPartBody>
        <w:p w:rsidR="00000000" w:rsidRDefault="005414E9">
          <w:pPr>
            <w:pStyle w:val="384414E396094405B0AF233C75B0CE8E"/>
          </w:pPr>
          <w:r w:rsidRPr="00F361F9">
            <w:t>[City, ST  Postal Code]</w:t>
          </w:r>
        </w:p>
      </w:docPartBody>
    </w:docPart>
    <w:docPart>
      <w:docPartPr>
        <w:name w:val="F6D6475354B849A88F8F82C61EC9CB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8704CA-7292-4F7E-A250-260D58C8B167}"/>
      </w:docPartPr>
      <w:docPartBody>
        <w:p w:rsidR="00000000" w:rsidRDefault="005414E9">
          <w:pPr>
            <w:pStyle w:val="F6D6475354B849A88F8F82C61EC9CB3B"/>
          </w:pPr>
          <w:r w:rsidRPr="00F361F9">
            <w:t>[Country]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14E9"/>
    <w:rsid w:val="00541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CE7F42E7E6B4125933C85730F1CE381">
    <w:name w:val="7CE7F42E7E6B4125933C85730F1CE381"/>
  </w:style>
  <w:style w:type="paragraph" w:customStyle="1" w:styleId="0DC57B41DCA34D96B53B554789B49FDA">
    <w:name w:val="0DC57B41DCA34D96B53B554789B49FDA"/>
  </w:style>
  <w:style w:type="paragraph" w:customStyle="1" w:styleId="8CC720D6E66A4D6AA21937923BECF7B4">
    <w:name w:val="8CC720D6E66A4D6AA21937923BECF7B4"/>
  </w:style>
  <w:style w:type="paragraph" w:customStyle="1" w:styleId="D27BCE1736DB459E9CF9C7116986D38B">
    <w:name w:val="D27BCE1736DB459E9CF9C7116986D38B"/>
  </w:style>
  <w:style w:type="paragraph" w:customStyle="1" w:styleId="1BC2AE2D370E4133B03AD48C0801D745">
    <w:name w:val="1BC2AE2D370E4133B03AD48C0801D745"/>
  </w:style>
  <w:style w:type="paragraph" w:customStyle="1" w:styleId="D7DB3F67DCD44EB6852DB3533A901ED5">
    <w:name w:val="D7DB3F67DCD44EB6852DB3533A901ED5"/>
  </w:style>
  <w:style w:type="paragraph" w:customStyle="1" w:styleId="62CB930063BE4305BABD538675DC95F4">
    <w:name w:val="62CB930063BE4305BABD538675DC95F4"/>
  </w:style>
  <w:style w:type="paragraph" w:customStyle="1" w:styleId="F221EC7747B44DDC871B7273D330DA61">
    <w:name w:val="F221EC7747B44DDC871B7273D330DA61"/>
  </w:style>
  <w:style w:type="paragraph" w:customStyle="1" w:styleId="E30584F31F6B41068430CA38618833CC">
    <w:name w:val="E30584F31F6B41068430CA38618833CC"/>
  </w:style>
  <w:style w:type="paragraph" w:customStyle="1" w:styleId="95564D4619454130B4723814E400846E">
    <w:name w:val="95564D4619454130B4723814E400846E"/>
  </w:style>
  <w:style w:type="paragraph" w:customStyle="1" w:styleId="4F163FB0F68F47D29C608089E27A9564">
    <w:name w:val="4F163FB0F68F47D29C608089E27A9564"/>
  </w:style>
  <w:style w:type="paragraph" w:customStyle="1" w:styleId="EABB6B0A2A1B4E2DB5C85312A16A01E8">
    <w:name w:val="EABB6B0A2A1B4E2DB5C85312A16A01E8"/>
  </w:style>
  <w:style w:type="paragraph" w:customStyle="1" w:styleId="4DF15A800A6B48D7839628C07FE2B317">
    <w:name w:val="4DF15A800A6B48D7839628C07FE2B317"/>
  </w:style>
  <w:style w:type="paragraph" w:customStyle="1" w:styleId="29F30055B6264E59B19E8A998D2CFE39">
    <w:name w:val="29F30055B6264E59B19E8A998D2CFE39"/>
  </w:style>
  <w:style w:type="paragraph" w:customStyle="1" w:styleId="2BF44B922E5B4C9EA13FD26C0692A732">
    <w:name w:val="2BF44B922E5B4C9EA13FD26C0692A732"/>
  </w:style>
  <w:style w:type="paragraph" w:customStyle="1" w:styleId="CEB6FFCBF0934F8BBB21B54B81DD1A64">
    <w:name w:val="CEB6FFCBF0934F8BBB21B54B81DD1A64"/>
  </w:style>
  <w:style w:type="paragraph" w:customStyle="1" w:styleId="A835765CE8444A7781840B858544DCE3">
    <w:name w:val="A835765CE8444A7781840B858544DCE3"/>
  </w:style>
  <w:style w:type="paragraph" w:customStyle="1" w:styleId="F2302E2152774891A7739F79856606BE">
    <w:name w:val="F2302E2152774891A7739F79856606BE"/>
  </w:style>
  <w:style w:type="paragraph" w:customStyle="1" w:styleId="798F3F92808C4330B541523DA509C46E">
    <w:name w:val="798F3F92808C4330B541523DA509C46E"/>
  </w:style>
  <w:style w:type="paragraph" w:customStyle="1" w:styleId="66404FB8FE414D04AC5AFD9F26FEE83A">
    <w:name w:val="66404FB8FE414D04AC5AFD9F26FEE83A"/>
  </w:style>
  <w:style w:type="paragraph" w:customStyle="1" w:styleId="846D14D29706469CABD951D8E5CD0FA0">
    <w:name w:val="846D14D29706469CABD951D8E5CD0FA0"/>
  </w:style>
  <w:style w:type="paragraph" w:customStyle="1" w:styleId="8B3F017B01A14F388E1A227049A44B93">
    <w:name w:val="8B3F017B01A14F388E1A227049A44B93"/>
  </w:style>
  <w:style w:type="paragraph" w:customStyle="1" w:styleId="4A55DF1D0B39456DBB264C459BB0273E">
    <w:name w:val="4A55DF1D0B39456DBB264C459BB0273E"/>
  </w:style>
  <w:style w:type="paragraph" w:customStyle="1" w:styleId="923B1BA72E494807B44DAA5692412962">
    <w:name w:val="923B1BA72E494807B44DAA5692412962"/>
  </w:style>
  <w:style w:type="paragraph" w:customStyle="1" w:styleId="32EBFBC5216443E0AF257CC4D26169B2">
    <w:name w:val="32EBFBC5216443E0AF257CC4D26169B2"/>
  </w:style>
  <w:style w:type="paragraph" w:customStyle="1" w:styleId="2893D34B389D46B48BA4170FF58A50B3">
    <w:name w:val="2893D34B389D46B48BA4170FF58A50B3"/>
  </w:style>
  <w:style w:type="paragraph" w:customStyle="1" w:styleId="23F3F0815C3544149CA52991A57DEE65">
    <w:name w:val="23F3F0815C3544149CA52991A57DEE65"/>
  </w:style>
  <w:style w:type="paragraph" w:customStyle="1" w:styleId="577B8BCD9C6A49B38B6DF61BC4A5FAFE">
    <w:name w:val="577B8BCD9C6A49B38B6DF61BC4A5FAFE"/>
  </w:style>
  <w:style w:type="paragraph" w:customStyle="1" w:styleId="B452159DB31649F993D8A28DBF739B5E">
    <w:name w:val="B452159DB31649F993D8A28DBF739B5E"/>
  </w:style>
  <w:style w:type="paragraph" w:customStyle="1" w:styleId="8856776675704D43ACD74B840921C75F">
    <w:name w:val="8856776675704D43ACD74B840921C75F"/>
  </w:style>
  <w:style w:type="paragraph" w:customStyle="1" w:styleId="ACE7F8DD7AAE4D1A8966C6C5C4E76438">
    <w:name w:val="ACE7F8DD7AAE4D1A8966C6C5C4E76438"/>
  </w:style>
  <w:style w:type="paragraph" w:customStyle="1" w:styleId="E603AD902A0A4A0B9750554F14FD9FA0">
    <w:name w:val="E603AD902A0A4A0B9750554F14FD9FA0"/>
  </w:style>
  <w:style w:type="paragraph" w:customStyle="1" w:styleId="BFAC96371FB84E1780B00D94C58A0A3C">
    <w:name w:val="BFAC96371FB84E1780B00D94C58A0A3C"/>
  </w:style>
  <w:style w:type="paragraph" w:customStyle="1" w:styleId="566BA053A62048DDB5F503C860406325">
    <w:name w:val="566BA053A62048DDB5F503C860406325"/>
  </w:style>
  <w:style w:type="paragraph" w:customStyle="1" w:styleId="88DA1D6BD74F4F35A4BE70A73B4B27E8">
    <w:name w:val="88DA1D6BD74F4F35A4BE70A73B4B27E8"/>
  </w:style>
  <w:style w:type="paragraph" w:customStyle="1" w:styleId="621137E7694A4BAC81F148DA7DEC43DF">
    <w:name w:val="621137E7694A4BAC81F148DA7DEC43DF"/>
  </w:style>
  <w:style w:type="paragraph" w:customStyle="1" w:styleId="275C87E6A2494B24B118326783AA24C6">
    <w:name w:val="275C87E6A2494B24B118326783AA24C6"/>
  </w:style>
  <w:style w:type="paragraph" w:customStyle="1" w:styleId="11D78EFA7AD1472CAE7099A1A0D81D0A">
    <w:name w:val="11D78EFA7AD1472CAE7099A1A0D81D0A"/>
  </w:style>
  <w:style w:type="paragraph" w:customStyle="1" w:styleId="5FEE20FA1C5A4C8387AA9D6A2E3825FD">
    <w:name w:val="5FEE20FA1C5A4C8387AA9D6A2E3825FD"/>
  </w:style>
  <w:style w:type="paragraph" w:customStyle="1" w:styleId="9A7FA9500F3A4A73A8FCFFA0CCF3EF5F">
    <w:name w:val="9A7FA9500F3A4A73A8FCFFA0CCF3EF5F"/>
  </w:style>
  <w:style w:type="paragraph" w:customStyle="1" w:styleId="E679C8ED373648108BB11F55901DB96B">
    <w:name w:val="E679C8ED373648108BB11F55901DB96B"/>
  </w:style>
  <w:style w:type="paragraph" w:customStyle="1" w:styleId="F1FFCC2F6CD94AA0ABA6F5B06172DB12">
    <w:name w:val="F1FFCC2F6CD94AA0ABA6F5B06172DB12"/>
  </w:style>
  <w:style w:type="paragraph" w:customStyle="1" w:styleId="BB39DD91270841C994E5FEF34B4A38EB">
    <w:name w:val="BB39DD91270841C994E5FEF34B4A38EB"/>
  </w:style>
  <w:style w:type="paragraph" w:customStyle="1" w:styleId="372A3489B7B048C8824DDF54F8C88AEE">
    <w:name w:val="372A3489B7B048C8824DDF54F8C88AEE"/>
  </w:style>
  <w:style w:type="paragraph" w:customStyle="1" w:styleId="31953495FAD24038A519373E63C2D475">
    <w:name w:val="31953495FAD24038A519373E63C2D475"/>
  </w:style>
  <w:style w:type="paragraph" w:customStyle="1" w:styleId="2DAA9D21CCEB45D6BABDE296D3D271D7">
    <w:name w:val="2DAA9D21CCEB45D6BABDE296D3D271D7"/>
  </w:style>
  <w:style w:type="paragraph" w:customStyle="1" w:styleId="384414E396094405B0AF233C75B0CE8E">
    <w:name w:val="384414E396094405B0AF233C75B0CE8E"/>
  </w:style>
  <w:style w:type="paragraph" w:customStyle="1" w:styleId="F6D6475354B849A88F8F82C61EC9CB3B">
    <w:name w:val="F6D6475354B849A88F8F82C61EC9CB3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Red Business Set">
  <a:themeElements>
    <a:clrScheme name="Label LS2-04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3A3E41"/>
      </a:accent1>
      <a:accent2>
        <a:srgbClr val="373534"/>
      </a:accent2>
      <a:accent3>
        <a:srgbClr val="594F2D"/>
      </a:accent3>
      <a:accent4>
        <a:srgbClr val="FCB752"/>
      </a:accent4>
      <a:accent5>
        <a:srgbClr val="FFFFFF"/>
      </a:accent5>
      <a:accent6>
        <a:srgbClr val="FFFFFF"/>
      </a:accent6>
      <a:hlink>
        <a:srgbClr val="0070C0"/>
      </a:hlink>
      <a:folHlink>
        <a:srgbClr val="FF000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A6A0DDA-FAD6-4A3F-97DC-23FC77D35E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9D3514-7079-4574-B920-7DE8489F6F60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4.xml><?xml version="1.0" encoding="utf-8"?>
<ds:datastoreItem xmlns:ds="http://schemas.openxmlformats.org/officeDocument/2006/customXml" ds:itemID="{341CA0C6-9FD2-4355-8CFB-BED3644F213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Vine labels (6 per page)</Template>
  <TotalTime>0</TotalTime>
  <Pages>1</Pages>
  <Words>137</Words>
  <Characters>782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2020-07-21T04:37:00Z</dcterms:created>
  <dcterms:modified xsi:type="dcterms:W3CDTF">2020-07-21T04:40:00Z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